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2D63BA" w:rsidTr="002D63B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3BA" w:rsidRDefault="002D63BA" w:rsidP="00FE01FA">
            <w:r>
              <w:t>Приложение 10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3BA" w:rsidRDefault="002D63BA" w:rsidP="00FE01F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D63BA" w:rsidTr="002D63B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3BA" w:rsidRDefault="002D63BA" w:rsidP="00733E6E">
            <w:r>
              <w:t xml:space="preserve">от </w:t>
            </w:r>
            <w:r w:rsidR="00733E6E">
              <w:t>26.03.2021</w:t>
            </w:r>
            <w:r>
              <w:t xml:space="preserve"> № </w:t>
            </w:r>
            <w:r w:rsidR="00733E6E">
              <w:t>86-677</w:t>
            </w:r>
            <w:r>
              <w:t xml:space="preserve">     </w:t>
            </w:r>
          </w:p>
        </w:tc>
      </w:tr>
      <w:tr w:rsidR="002D63BA" w:rsidTr="002D63B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</w:tr>
      <w:tr w:rsidR="002D63BA" w:rsidTr="002D63BA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Источники финансирования дефицита бюджета муниципального образования «Город Саратов»</w:t>
            </w:r>
          </w:p>
          <w:p w:rsidR="002D63BA" w:rsidRDefault="002D63BA" w:rsidP="00FE01FA">
            <w:pPr>
              <w:jc w:val="center"/>
            </w:pPr>
            <w:r>
              <w:t>на 2021 год и на плановый период 2022 и 2023 годов</w:t>
            </w:r>
          </w:p>
        </w:tc>
      </w:tr>
      <w:tr w:rsidR="002D63BA" w:rsidTr="002D63B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тыс. руб.</w:t>
            </w:r>
          </w:p>
        </w:tc>
      </w:tr>
      <w:tr w:rsidR="002D63BA" w:rsidTr="002D63BA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2023 год</w:t>
            </w:r>
          </w:p>
        </w:tc>
      </w:tr>
      <w:tr w:rsidR="002D63BA" w:rsidTr="002D63BA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63BA" w:rsidRDefault="002D63BA" w:rsidP="00FE01FA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63BA" w:rsidRDefault="002D63BA" w:rsidP="00FE01FA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BA" w:rsidRDefault="002D63BA" w:rsidP="00FE01FA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BA" w:rsidRDefault="002D63BA" w:rsidP="00FE01FA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3BA" w:rsidRDefault="002D63BA" w:rsidP="00FE01FA"/>
        </w:tc>
      </w:tr>
    </w:tbl>
    <w:p w:rsidR="002D63BA" w:rsidRPr="002D63BA" w:rsidRDefault="002D63B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2D63BA" w:rsidTr="002D63BA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3BA" w:rsidRDefault="002D63BA" w:rsidP="00FE01FA">
            <w:pPr>
              <w:jc w:val="center"/>
            </w:pPr>
            <w:r>
              <w:t>5</w:t>
            </w:r>
          </w:p>
        </w:tc>
      </w:tr>
      <w:tr w:rsidR="002D63BA" w:rsidTr="002D63BA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D63BA" w:rsidRDefault="002D63BA" w:rsidP="00FE01FA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394 187,2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177 600,0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 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5 187 600,0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1 642 400,0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5 187 600,0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1 642 400,0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-1 642 400,0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-1 642 400,0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 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 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1 200 000,0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1 200 000,0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1 200 000,0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-1 200 000,0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-1 200 000,0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2D63BA" w:rsidRDefault="002D63BA" w:rsidP="00FE01FA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-1 200 000,0</w:t>
            </w:r>
          </w:p>
        </w:tc>
      </w:tr>
      <w:tr w:rsidR="002D63BA" w:rsidTr="002D63BA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D63BA" w:rsidRDefault="002D63BA" w:rsidP="00FE01FA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D63BA" w:rsidRDefault="002D63BA" w:rsidP="00FE01FA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216 587,2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D63BA" w:rsidRDefault="002D63BA" w:rsidP="00FE01FA">
            <w:pPr>
              <w:jc w:val="right"/>
            </w:pPr>
            <w:r>
              <w:t> </w:t>
            </w:r>
          </w:p>
        </w:tc>
      </w:tr>
      <w:tr w:rsidR="002D63BA" w:rsidTr="002D63BA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</w:tr>
      <w:tr w:rsidR="002D63BA" w:rsidTr="002D63B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</w:tr>
      <w:tr w:rsidR="002D63BA" w:rsidTr="002D63BA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</w:tr>
      <w:tr w:rsidR="002D63BA" w:rsidTr="002D63BA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</w:tr>
      <w:tr w:rsidR="002D63BA" w:rsidTr="002D63BA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3BA" w:rsidRDefault="002D63BA" w:rsidP="00FE01FA">
            <w:pPr>
              <w:jc w:val="right"/>
            </w:pPr>
          </w:p>
        </w:tc>
      </w:tr>
    </w:tbl>
    <w:p w:rsidR="002D63BA" w:rsidRPr="001358A0" w:rsidRDefault="002D63BA" w:rsidP="002D63BA"/>
    <w:p w:rsidR="00E2598B" w:rsidRPr="002D63BA" w:rsidRDefault="00E2598B" w:rsidP="002D63BA"/>
    <w:sectPr w:rsidR="00E2598B" w:rsidRPr="002D63BA" w:rsidSect="00CB615F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C83" w:rsidRDefault="00354C83" w:rsidP="002D63BA">
      <w:r>
        <w:separator/>
      </w:r>
    </w:p>
  </w:endnote>
  <w:endnote w:type="continuationSeparator" w:id="1">
    <w:p w:rsidR="00354C83" w:rsidRDefault="00354C83" w:rsidP="002D6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C83" w:rsidRDefault="00354C83" w:rsidP="002D63BA">
      <w:r>
        <w:separator/>
      </w:r>
    </w:p>
  </w:footnote>
  <w:footnote w:type="continuationSeparator" w:id="1">
    <w:p w:rsidR="00354C83" w:rsidRDefault="00354C83" w:rsidP="002D63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3BA" w:rsidRDefault="007E6D88" w:rsidP="00DC3ED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D63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D63BA" w:rsidRDefault="002D63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3BA" w:rsidRDefault="007E6D88" w:rsidP="00DC3ED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D63B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615F">
      <w:rPr>
        <w:rStyle w:val="a7"/>
        <w:noProof/>
      </w:rPr>
      <w:t>2</w:t>
    </w:r>
    <w:r>
      <w:rPr>
        <w:rStyle w:val="a7"/>
      </w:rPr>
      <w:fldChar w:fldCharType="end"/>
    </w:r>
  </w:p>
  <w:p w:rsidR="002D63BA" w:rsidRDefault="002D63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2D63BA"/>
    <w:rsid w:val="00030D1C"/>
    <w:rsid w:val="002C3F39"/>
    <w:rsid w:val="002D63BA"/>
    <w:rsid w:val="00354C83"/>
    <w:rsid w:val="00526E5F"/>
    <w:rsid w:val="006808C6"/>
    <w:rsid w:val="00733E6E"/>
    <w:rsid w:val="007E6D88"/>
    <w:rsid w:val="00A24CAF"/>
    <w:rsid w:val="00B60FDC"/>
    <w:rsid w:val="00B912FD"/>
    <w:rsid w:val="00CB615F"/>
    <w:rsid w:val="00E2598B"/>
    <w:rsid w:val="00ED5124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63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63BA"/>
  </w:style>
  <w:style w:type="paragraph" w:styleId="a5">
    <w:name w:val="footer"/>
    <w:basedOn w:val="a"/>
    <w:link w:val="a6"/>
    <w:uiPriority w:val="99"/>
    <w:semiHidden/>
    <w:unhideWhenUsed/>
    <w:rsid w:val="002D63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63BA"/>
  </w:style>
  <w:style w:type="character" w:styleId="a7">
    <w:name w:val="page number"/>
    <w:basedOn w:val="a0"/>
    <w:uiPriority w:val="99"/>
    <w:semiHidden/>
    <w:unhideWhenUsed/>
    <w:rsid w:val="002D63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2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3</cp:revision>
  <dcterms:created xsi:type="dcterms:W3CDTF">2021-03-23T05:17:00Z</dcterms:created>
  <dcterms:modified xsi:type="dcterms:W3CDTF">2021-03-25T13:11:00Z</dcterms:modified>
</cp:coreProperties>
</file>